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633" w:rsidRPr="008D4EA8" w:rsidRDefault="008B1633">
      <w:pPr>
        <w:rPr>
          <w:b/>
          <w:lang w:val="en-GB"/>
        </w:rPr>
      </w:pPr>
      <w:bookmarkStart w:id="0" w:name="_GoBack"/>
      <w:r w:rsidRPr="00220FAB">
        <w:rPr>
          <w:b/>
          <w:lang w:val="en-US"/>
        </w:rPr>
        <w:t>47320224                                        HR6497                                SHARP   DA100   100 Hz</w:t>
      </w:r>
      <w:r>
        <w:rPr>
          <w:b/>
          <w:lang w:val="en-US"/>
        </w:rPr>
        <w:t xml:space="preserve">      3</w:t>
      </w:r>
      <w:r>
        <w:rPr>
          <w:b/>
        </w:rPr>
        <w:t>шт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473261.00                                       HR6179                                 SELECO   PC180  BS700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47294102                                         HR6172                                 DTV-2   A51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D344/37                                           HR6256                                 SHARP   D3000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D244/37                                           HR6167                                SHARP   D3000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1182.6008                                        HR6372                                 DTV-3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1192.1077                                        HR7340                                 SHARP   CS</w:t>
      </w:r>
    </w:p>
    <w:p w:rsidR="008B1633" w:rsidRPr="007D126B" w:rsidRDefault="008B1633">
      <w:pPr>
        <w:rPr>
          <w:b/>
        </w:rPr>
      </w:pPr>
      <w:r w:rsidRPr="00B475D0">
        <w:rPr>
          <w:b/>
          <w:lang w:val="en-GB"/>
        </w:rPr>
        <w:t xml:space="preserve"> </w:t>
      </w:r>
      <w:r>
        <w:rPr>
          <w:b/>
          <w:lang w:val="en-US"/>
        </w:rPr>
        <w:t>HR</w:t>
      </w:r>
      <w:r w:rsidRPr="00B475D0">
        <w:rPr>
          <w:b/>
          <w:lang w:val="en-GB"/>
        </w:rPr>
        <w:t xml:space="preserve">                                                    </w:t>
      </w:r>
      <w:r w:rsidRPr="00220FAB">
        <w:rPr>
          <w:b/>
          <w:lang w:val="en-US"/>
        </w:rPr>
        <w:t>HR</w:t>
      </w:r>
      <w:r w:rsidRPr="00B475D0">
        <w:rPr>
          <w:b/>
          <w:lang w:val="en-GB"/>
        </w:rPr>
        <w:t xml:space="preserve">7323 </w:t>
      </w:r>
      <w:r w:rsidRPr="00220FAB">
        <w:rPr>
          <w:b/>
        </w:rPr>
        <w:t>нов</w:t>
      </w:r>
      <w:r w:rsidRPr="00B475D0">
        <w:rPr>
          <w:b/>
          <w:lang w:val="en-GB"/>
        </w:rPr>
        <w:t xml:space="preserve">.                        </w:t>
      </w:r>
      <w:r w:rsidRPr="00220FAB">
        <w:rPr>
          <w:b/>
          <w:lang w:val="en-GB"/>
        </w:rPr>
        <w:t>WT</w:t>
      </w:r>
      <w:r w:rsidRPr="007D126B">
        <w:rPr>
          <w:b/>
        </w:rPr>
        <w:t xml:space="preserve"> 655 </w:t>
      </w:r>
      <w:r w:rsidRPr="00220FAB">
        <w:rPr>
          <w:b/>
        </w:rPr>
        <w:t>старамодель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1192 0057                                        HR7140                                  ICC5   F19    IKC2</w:t>
      </w:r>
    </w:p>
    <w:p w:rsidR="008B1633" w:rsidRPr="00220FAB" w:rsidRDefault="008B1633">
      <w:pPr>
        <w:rPr>
          <w:b/>
          <w:lang w:val="en-US"/>
        </w:rPr>
      </w:pPr>
      <w:r>
        <w:rPr>
          <w:b/>
          <w:lang w:val="en-US"/>
        </w:rPr>
        <w:t>40308</w:t>
      </w:r>
      <w:r w:rsidRPr="00220FAB">
        <w:rPr>
          <w:b/>
          <w:lang w:val="en-US"/>
        </w:rPr>
        <w:t>-30 (47310045)                     HR6372                                  DTV-3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40330-14                                           HR7344                                  TV-8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47320012                                         HR6498                                   TV-4  DTV-4    4300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40308-14                                          HR6392                                    ch619  IDC2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472941-02                                        HR6170  - 3</w:t>
      </w:r>
      <w:r w:rsidRPr="00220FAB">
        <w:rPr>
          <w:b/>
        </w:rPr>
        <w:t>шт</w:t>
      </w:r>
      <w:r w:rsidRPr="00220FAB">
        <w:rPr>
          <w:b/>
          <w:lang w:val="en-US"/>
        </w:rPr>
        <w:t xml:space="preserve">                        DTV-1     DTV-2    TV-5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 xml:space="preserve">47094302                                          HR6024                                     ICC3      </w:t>
      </w:r>
      <w:smartTag w:uri="urn:schemas-microsoft-com:office:smarttags" w:element="place">
        <w:r w:rsidRPr="00220FAB">
          <w:rPr>
            <w:b/>
            <w:lang w:val="en-US"/>
          </w:rPr>
          <w:t>SABA</w:t>
        </w:r>
      </w:smartTag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47291401                                          HR6088                                      UNIVERSUM FINLUX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40308-25                                           HR6456                                       ICC9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 xml:space="preserve">DO16/37                                            HR6145                                     ch COMPACT 80 NOKIA    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D004/37                                             HR6005                                     ch COMPACT 80R NOKIA</w:t>
      </w:r>
    </w:p>
    <w:p w:rsidR="008B1633" w:rsidRPr="00220FAB" w:rsidRDefault="008B1633">
      <w:pPr>
        <w:rPr>
          <w:b/>
          <w:lang w:val="en-GB"/>
        </w:rPr>
      </w:pPr>
      <w:r w:rsidRPr="00220FAB">
        <w:rPr>
          <w:b/>
          <w:lang w:val="en-US"/>
        </w:rPr>
        <w:t>1142 5093D                                       HR 8342                                     ch L9.2 PHILIPS</w:t>
      </w:r>
    </w:p>
    <w:p w:rsidR="008B1633" w:rsidRPr="00220FAB" w:rsidRDefault="008B1633">
      <w:pPr>
        <w:rPr>
          <w:b/>
          <w:lang w:val="en-GB"/>
        </w:rPr>
      </w:pPr>
      <w:r w:rsidRPr="00220FAB">
        <w:rPr>
          <w:b/>
          <w:lang w:val="en-US"/>
        </w:rPr>
        <w:t xml:space="preserve">HR                                                        HR8320                                      </w:t>
      </w:r>
      <w:r w:rsidRPr="00220FAB">
        <w:rPr>
          <w:b/>
          <w:lang w:val="en-GB"/>
        </w:rPr>
        <w:t>CHASIS TV 9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 xml:space="preserve">1142 0545                                          HR7565                                     ch11AK10                                                                                           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 xml:space="preserve">HR                                                        HR6063 </w:t>
      </w:r>
      <w:r w:rsidRPr="00220FAB">
        <w:rPr>
          <w:b/>
        </w:rPr>
        <w:t>нов</w:t>
      </w:r>
      <w:r>
        <w:rPr>
          <w:b/>
          <w:lang w:val="en-US"/>
        </w:rPr>
        <w:t xml:space="preserve">                             </w:t>
      </w:r>
      <w:r w:rsidRPr="00220FAB">
        <w:rPr>
          <w:b/>
          <w:lang w:val="en-US"/>
        </w:rPr>
        <w:t>ch C8001 LOEWE</w:t>
      </w:r>
    </w:p>
    <w:p w:rsidR="008B1633" w:rsidRPr="00220FAB" w:rsidRDefault="008B1633">
      <w:pPr>
        <w:rPr>
          <w:b/>
          <w:lang w:val="en-US"/>
        </w:rPr>
      </w:pPr>
      <w:r w:rsidRPr="00220FAB">
        <w:rPr>
          <w:b/>
          <w:lang w:val="en-US"/>
        </w:rPr>
        <w:t>D118/37                                              HR6100                                      ch C900 LOEWE</w:t>
      </w:r>
    </w:p>
    <w:p w:rsidR="008B1633" w:rsidRPr="00220FAB" w:rsidRDefault="008B1633" w:rsidP="003D3159">
      <w:pPr>
        <w:rPr>
          <w:b/>
          <w:lang w:val="en-US"/>
        </w:rPr>
      </w:pPr>
      <w:r w:rsidRPr="00220FAB">
        <w:rPr>
          <w:b/>
          <w:lang w:val="en-US"/>
        </w:rPr>
        <w:t>D280/37                                              HR6063                                      ch8001</w:t>
      </w:r>
    </w:p>
    <w:p w:rsidR="008B1633" w:rsidRPr="00220FAB" w:rsidRDefault="008B1633" w:rsidP="003D3159">
      <w:pPr>
        <w:rPr>
          <w:b/>
          <w:lang w:val="en-GB"/>
        </w:rPr>
      </w:pPr>
      <w:smartTag w:uri="urn:schemas-microsoft-com:office:smarttags" w:element="metricconverter">
        <w:smartTagPr>
          <w:attr w:name="ProductID" w:val="10C"/>
        </w:smartTagPr>
        <w:r w:rsidRPr="00220FAB">
          <w:rPr>
            <w:b/>
            <w:lang w:val="en-US"/>
          </w:rPr>
          <w:t>13720045C</w:t>
        </w:r>
      </w:smartTag>
      <w:r w:rsidRPr="00220FAB">
        <w:rPr>
          <w:b/>
          <w:lang w:val="en-US"/>
        </w:rPr>
        <w:t xml:space="preserve">                                         HR8800                                       </w:t>
      </w:r>
      <w:r>
        <w:rPr>
          <w:b/>
          <w:lang w:val="en-GB"/>
        </w:rPr>
        <w:t>11AK</w:t>
      </w:r>
      <w:r w:rsidRPr="00220FAB">
        <w:rPr>
          <w:b/>
          <w:lang w:val="en-GB"/>
        </w:rPr>
        <w:t>28</w:t>
      </w:r>
      <w:r>
        <w:rPr>
          <w:b/>
          <w:lang w:val="en-GB"/>
        </w:rPr>
        <w:t xml:space="preserve">       </w:t>
      </w:r>
      <w:r w:rsidRPr="00220FAB">
        <w:rPr>
          <w:b/>
          <w:lang w:val="en-US"/>
        </w:rPr>
        <w:t xml:space="preserve">100Hz  </w:t>
      </w:r>
    </w:p>
    <w:p w:rsidR="008B1633" w:rsidRPr="00220FAB" w:rsidRDefault="008B1633" w:rsidP="003D3159">
      <w:pPr>
        <w:rPr>
          <w:b/>
          <w:lang w:val="en-US"/>
        </w:rPr>
      </w:pPr>
      <w:r w:rsidRPr="00220FAB">
        <w:rPr>
          <w:b/>
          <w:lang w:val="en-US"/>
        </w:rPr>
        <w:t>1320043B                                            HR8646                                      11AK33         100HZ</w:t>
      </w:r>
    </w:p>
    <w:p w:rsidR="008B1633" w:rsidRPr="00220FAB" w:rsidRDefault="008B1633" w:rsidP="003D3159">
      <w:pPr>
        <w:rPr>
          <w:b/>
          <w:lang w:val="en-US"/>
        </w:rPr>
      </w:pPr>
      <w:r w:rsidRPr="00220FAB">
        <w:rPr>
          <w:b/>
          <w:lang w:val="en-US"/>
        </w:rPr>
        <w:t xml:space="preserve">26831193                                       </w:t>
      </w:r>
      <w:r>
        <w:rPr>
          <w:b/>
          <w:lang w:val="en-US"/>
        </w:rPr>
        <w:t xml:space="preserve">     HR</w:t>
      </w:r>
      <w:r w:rsidRPr="00220FAB">
        <w:rPr>
          <w:b/>
          <w:lang w:val="en-US"/>
        </w:rPr>
        <w:t>8225</w:t>
      </w:r>
      <w:r w:rsidRPr="00220FAB">
        <w:rPr>
          <w:b/>
          <w:lang w:val="en-US"/>
        </w:rPr>
        <w:tab/>
        <w:t xml:space="preserve">                             PHILIPS 100 Hz W72</w:t>
      </w:r>
    </w:p>
    <w:p w:rsidR="008B1633" w:rsidRPr="00220FAB" w:rsidRDefault="008B1633" w:rsidP="003D3159">
      <w:pPr>
        <w:tabs>
          <w:tab w:val="left" w:pos="2859"/>
        </w:tabs>
        <w:rPr>
          <w:b/>
          <w:lang w:val="en-US"/>
        </w:rPr>
      </w:pPr>
      <w:r w:rsidRPr="00220FAB">
        <w:rPr>
          <w:b/>
          <w:lang w:val="en-US"/>
        </w:rPr>
        <w:t>HR</w:t>
      </w:r>
      <w:r w:rsidRPr="00220FAB">
        <w:rPr>
          <w:b/>
          <w:lang w:val="en-US"/>
        </w:rPr>
        <w:tab/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HR6394 </w:t>
      </w:r>
      <w:r w:rsidRPr="00220FAB">
        <w:rPr>
          <w:b/>
        </w:rPr>
        <w:t>нов</w:t>
      </w:r>
      <w:r w:rsidRPr="00220FAB">
        <w:rPr>
          <w:b/>
          <w:lang w:val="en-US"/>
        </w:rPr>
        <w:t xml:space="preserve">                    </w:t>
      </w:r>
      <w:r>
        <w:rPr>
          <w:b/>
          <w:lang w:val="en-US"/>
        </w:rPr>
        <w:t xml:space="preserve">         </w:t>
      </w:r>
      <w:r w:rsidRPr="00220FAB">
        <w:rPr>
          <w:b/>
          <w:lang w:val="en-US"/>
        </w:rPr>
        <w:t xml:space="preserve"> ICC7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ICC8</w:t>
      </w:r>
    </w:p>
    <w:p w:rsidR="008B1633" w:rsidRPr="00220FAB" w:rsidRDefault="008B1633" w:rsidP="003D3159">
      <w:pPr>
        <w:tabs>
          <w:tab w:val="left" w:pos="2859"/>
        </w:tabs>
        <w:rPr>
          <w:b/>
          <w:lang w:val="en-US"/>
        </w:rPr>
      </w:pPr>
      <w:r w:rsidRPr="00220FAB">
        <w:rPr>
          <w:b/>
          <w:lang w:val="en-US"/>
        </w:rPr>
        <w:t xml:space="preserve">40404218                                         </w:t>
      </w:r>
      <w:r>
        <w:rPr>
          <w:b/>
          <w:lang w:val="en-US"/>
        </w:rPr>
        <w:t xml:space="preserve">   </w:t>
      </w:r>
      <w:r w:rsidRPr="00220FAB">
        <w:rPr>
          <w:b/>
          <w:lang w:val="en-US"/>
        </w:rPr>
        <w:t xml:space="preserve">  HR6488                            LOEWE C9003</w:t>
      </w:r>
    </w:p>
    <w:p w:rsidR="008B1633" w:rsidRPr="00220FAB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 w:rsidRPr="00220FAB">
        <w:rPr>
          <w:b/>
          <w:lang w:val="en-US"/>
        </w:rPr>
        <w:t xml:space="preserve">6174Z-8005G                                   </w:t>
      </w:r>
      <w:r>
        <w:rPr>
          <w:b/>
          <w:lang w:val="en-US"/>
        </w:rPr>
        <w:t xml:space="preserve">    </w:t>
      </w:r>
      <w:r w:rsidRPr="00220FAB">
        <w:rPr>
          <w:b/>
          <w:lang w:val="en-US"/>
        </w:rPr>
        <w:t>HR8963                            LG chPC-81</w:t>
      </w:r>
    </w:p>
    <w:p w:rsidR="008B1633" w:rsidRPr="00220FAB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 w:rsidRPr="00220FAB">
        <w:rPr>
          <w:b/>
          <w:lang w:val="en-US"/>
        </w:rPr>
        <w:t xml:space="preserve">M29221-033.01                             </w:t>
      </w:r>
      <w:r>
        <w:rPr>
          <w:b/>
          <w:lang w:val="en-US"/>
        </w:rPr>
        <w:t xml:space="preserve">    </w:t>
      </w:r>
      <w:r w:rsidRPr="00220FAB">
        <w:rPr>
          <w:b/>
          <w:lang w:val="en-US"/>
        </w:rPr>
        <w:t xml:space="preserve"> HR6521                             GRUNDIG</w:t>
      </w:r>
    </w:p>
    <w:p w:rsidR="008B1633" w:rsidRPr="00220FAB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 w:rsidRPr="00220FAB">
        <w:rPr>
          <w:b/>
          <w:lang w:val="en-US"/>
        </w:rPr>
        <w:t xml:space="preserve">M29201-028.01                          </w:t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   HR6500                              GRUNDIG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 w:rsidRPr="00220FAB">
        <w:rPr>
          <w:b/>
          <w:lang w:val="en-US"/>
        </w:rPr>
        <w:t>M29201-</w:t>
      </w:r>
      <w:r>
        <w:rPr>
          <w:b/>
          <w:lang w:val="en-US"/>
        </w:rPr>
        <w:t xml:space="preserve">                                              </w:t>
      </w:r>
      <w:r w:rsidRPr="00220FAB">
        <w:rPr>
          <w:b/>
          <w:lang w:val="en-US"/>
        </w:rPr>
        <w:t>HR651</w:t>
      </w:r>
      <w:r>
        <w:rPr>
          <w:b/>
          <w:lang w:val="en-US"/>
        </w:rPr>
        <w:t>3</w:t>
      </w:r>
      <w:r w:rsidRPr="00220FAB">
        <w:rPr>
          <w:b/>
          <w:lang w:val="en-US"/>
        </w:rPr>
        <w:t xml:space="preserve">                              GRUNDIG </w:t>
      </w:r>
    </w:p>
    <w:p w:rsidR="008B1633" w:rsidRPr="007D126B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 xml:space="preserve">HR                                                         HR6515 </w:t>
      </w:r>
      <w:r>
        <w:rPr>
          <w:b/>
        </w:rPr>
        <w:t>нов</w:t>
      </w:r>
      <w:r w:rsidRPr="00B475D0">
        <w:rPr>
          <w:b/>
          <w:lang w:val="en-GB"/>
        </w:rPr>
        <w:t xml:space="preserve">.                      </w:t>
      </w:r>
      <w:r>
        <w:rPr>
          <w:b/>
          <w:lang w:val="en-US"/>
        </w:rPr>
        <w:t>CUC5365</w:t>
      </w:r>
    </w:p>
    <w:p w:rsidR="008B1633" w:rsidRPr="00220FAB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 w:rsidRPr="00220FAB">
        <w:rPr>
          <w:b/>
          <w:lang w:val="en-US"/>
        </w:rPr>
        <w:t xml:space="preserve">FSA16012M                                </w:t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    HR7455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HR                                                    </w:t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 HR6409                             SONY </w:t>
      </w:r>
      <w:r w:rsidRPr="00220FAB">
        <w:rPr>
          <w:b/>
        </w:rPr>
        <w:t>стара</w:t>
      </w:r>
      <w:r w:rsidRPr="00220FAB">
        <w:rPr>
          <w:b/>
          <w:lang w:val="en-US"/>
        </w:rPr>
        <w:t>SS1855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HR                                                </w:t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     HR6159                            NOKA     ch   COMPAK D-E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FQB 20BOO1R                               </w:t>
      </w:r>
      <w:r>
        <w:rPr>
          <w:b/>
          <w:lang w:val="en-US"/>
        </w:rPr>
        <w:t xml:space="preserve">      </w:t>
      </w:r>
      <w:r w:rsidRPr="00220FAB">
        <w:rPr>
          <w:b/>
          <w:lang w:val="en-US"/>
        </w:rPr>
        <w:t xml:space="preserve"> HR8765                            ch   TU-DVD</w:t>
      </w:r>
    </w:p>
    <w:p w:rsidR="008B1633" w:rsidRPr="008D4EA8" w:rsidRDefault="008B1633" w:rsidP="0097608D">
      <w:pPr>
        <w:rPr>
          <w:b/>
          <w:lang w:val="en-GB"/>
        </w:rPr>
      </w:pPr>
      <w:r w:rsidRPr="008D4EA8">
        <w:rPr>
          <w:b/>
          <w:lang w:val="en-GB"/>
        </w:rPr>
        <w:t xml:space="preserve">4031800111                                         </w:t>
      </w:r>
      <w:r w:rsidRPr="00220FAB">
        <w:rPr>
          <w:b/>
          <w:lang w:val="en-US"/>
        </w:rPr>
        <w:t>HR</w:t>
      </w:r>
      <w:r w:rsidRPr="008D4EA8">
        <w:rPr>
          <w:b/>
          <w:lang w:val="en-GB"/>
        </w:rPr>
        <w:t>8029                           11</w:t>
      </w:r>
      <w:r w:rsidRPr="00220FAB">
        <w:rPr>
          <w:b/>
          <w:lang w:val="en-US"/>
        </w:rPr>
        <w:t>AK</w:t>
      </w:r>
      <w:r w:rsidRPr="008D4EA8">
        <w:rPr>
          <w:b/>
          <w:lang w:val="en-GB"/>
        </w:rPr>
        <w:t xml:space="preserve">19 </w:t>
      </w:r>
    </w:p>
    <w:p w:rsidR="008B1633" w:rsidRPr="00220FAB" w:rsidRDefault="008B1633" w:rsidP="0097608D">
      <w:pPr>
        <w:tabs>
          <w:tab w:val="left" w:pos="3590"/>
        </w:tabs>
        <w:rPr>
          <w:b/>
          <w:lang w:val="en-GB"/>
        </w:rPr>
      </w:pPr>
      <w:r w:rsidRPr="00220FAB">
        <w:rPr>
          <w:b/>
          <w:lang w:val="en-US"/>
        </w:rPr>
        <w:t xml:space="preserve">HR                                                  </w:t>
      </w:r>
      <w:r>
        <w:rPr>
          <w:b/>
          <w:lang w:val="en-US"/>
        </w:rPr>
        <w:t xml:space="preserve">      </w:t>
      </w:r>
      <w:r w:rsidRPr="00220FAB">
        <w:rPr>
          <w:b/>
          <w:lang w:val="en-US"/>
        </w:rPr>
        <w:t xml:space="preserve">   HR6100                           LOEWE ch 9000D</w:t>
      </w:r>
    </w:p>
    <w:p w:rsidR="008B1633" w:rsidRPr="00220FAB" w:rsidRDefault="008B1633" w:rsidP="0097608D">
      <w:pPr>
        <w:rPr>
          <w:b/>
          <w:lang w:val="en-GB"/>
        </w:rPr>
      </w:pPr>
      <w:r w:rsidRPr="00220FAB">
        <w:rPr>
          <w:b/>
          <w:lang w:val="en-US"/>
        </w:rPr>
        <w:t xml:space="preserve">143942311                                      </w:t>
      </w:r>
      <w:r>
        <w:rPr>
          <w:b/>
          <w:lang w:val="en-US"/>
        </w:rPr>
        <w:t xml:space="preserve">      </w:t>
      </w:r>
      <w:r w:rsidRPr="00220FAB">
        <w:rPr>
          <w:b/>
          <w:lang w:val="en-US"/>
        </w:rPr>
        <w:t>HR7245</w:t>
      </w:r>
      <w:r w:rsidRPr="00220FAB">
        <w:rPr>
          <w:b/>
          <w:lang w:val="en-GB"/>
        </w:rPr>
        <w:t xml:space="preserve">                          FINLUX</w:t>
      </w:r>
      <w:r w:rsidRPr="00220FAB">
        <w:rPr>
          <w:b/>
          <w:lang w:val="en-US"/>
        </w:rPr>
        <w:t>Q</w:t>
      </w:r>
      <w:r w:rsidRPr="00220FAB">
        <w:rPr>
          <w:b/>
          <w:lang w:val="en-GB"/>
        </w:rPr>
        <w:t>UELLE UNIVERSUM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HR                                                     </w:t>
      </w:r>
      <w:r>
        <w:rPr>
          <w:b/>
          <w:lang w:val="en-US"/>
        </w:rPr>
        <w:t xml:space="preserve">    </w:t>
      </w:r>
      <w:r w:rsidRPr="00220FAB">
        <w:rPr>
          <w:b/>
          <w:lang w:val="en-US"/>
        </w:rPr>
        <w:t xml:space="preserve">  HR6057                           NOKA     ch   COMPAK</w:t>
      </w:r>
      <w:r>
        <w:rPr>
          <w:b/>
          <w:lang w:val="en-US"/>
        </w:rPr>
        <w:t>T</w:t>
      </w:r>
      <w:r w:rsidRPr="00220FAB">
        <w:rPr>
          <w:b/>
          <w:lang w:val="en-US"/>
        </w:rPr>
        <w:t xml:space="preserve"> D,B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1372  </w:t>
      </w:r>
      <w:smartTag w:uri="urn:schemas-microsoft-com:office:smarttags" w:element="metricconverter">
        <w:smartTagPr>
          <w:attr w:name="ProductID" w:val="10C"/>
        </w:smartTagPr>
        <w:r w:rsidRPr="00220FAB">
          <w:rPr>
            <w:b/>
            <w:lang w:val="en-US"/>
          </w:rPr>
          <w:t>0032C</w:t>
        </w:r>
      </w:smartTag>
      <w:r w:rsidRPr="00220FAB">
        <w:rPr>
          <w:b/>
          <w:lang w:val="en-US"/>
        </w:rPr>
        <w:t xml:space="preserve">                                   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   HR8196                            TV 17.1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AT2077/83Z</w:t>
      </w:r>
      <w:r w:rsidRPr="00220FAB">
        <w:rPr>
          <w:b/>
          <w:lang w:val="uk-UA"/>
        </w:rPr>
        <w:t>Р</w:t>
      </w:r>
      <w:r w:rsidRPr="00220FAB">
        <w:rPr>
          <w:b/>
          <w:lang w:val="en-US"/>
        </w:rPr>
        <w:t xml:space="preserve">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    HR6374                           RFT Stassfurt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3220016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HR7829                           ORION OTAKE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3220028                                         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   HR8677                           ORION  COMBI 5000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3220023    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HR8677                           ORION  COMBI 5000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27953       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 HR6483                           GR2.3    PHILIPS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37/554   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   HR6213 </w:t>
      </w:r>
      <w:r w:rsidRPr="00220FAB">
        <w:rPr>
          <w:b/>
        </w:rPr>
        <w:t>нов</w:t>
      </w:r>
      <w:r w:rsidRPr="00220FAB">
        <w:rPr>
          <w:b/>
          <w:lang w:val="en-GB"/>
        </w:rPr>
        <w:t>.</w:t>
      </w:r>
      <w:r>
        <w:rPr>
          <w:b/>
          <w:lang w:val="en-GB"/>
        </w:rPr>
        <w:t xml:space="preserve">                  </w:t>
      </w:r>
      <w:r w:rsidRPr="00220FAB">
        <w:rPr>
          <w:b/>
          <w:lang w:val="en-US"/>
        </w:rPr>
        <w:t xml:space="preserve">PHILIPS  </w:t>
      </w:r>
      <w:r w:rsidRPr="00220FAB">
        <w:rPr>
          <w:b/>
          <w:lang w:val="en-GB"/>
        </w:rPr>
        <w:t>CHASIS G 110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CE41101A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  HR8269                           GRADIENTE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85982200 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HR8520                           SONY ch FE-1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FCM-20A020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 7731                          UNIVERSUM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FC 1416  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   HR 7474                           china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37742         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 7549                           ch G90 CP90 PHILIPS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 xml:space="preserve"> 40309-</w:t>
      </w:r>
      <w:smartTag w:uri="urn:schemas-microsoft-com:office:smarttags" w:element="metricconverter">
        <w:smartTagPr>
          <w:attr w:name="ProductID" w:val="10C"/>
        </w:smartTagPr>
        <w:r w:rsidRPr="00220FAB">
          <w:rPr>
            <w:b/>
            <w:lang w:val="en-US"/>
          </w:rPr>
          <w:t>10C</w:t>
        </w:r>
      </w:smartTag>
      <w:r w:rsidRPr="00220FAB">
        <w:rPr>
          <w:b/>
          <w:lang w:val="en-US"/>
        </w:rPr>
        <w:t xml:space="preserve">    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 7520                           SELECO BC700 PC 010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003071001                                         HR 7545                           11AK03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1142 5001                                           HR 7488                           ch  ANUBIC A PHILIPS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1142 1555                                           HR8036                            11AK10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32200023                                            HR 8677                            ORION COMBI 5000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MSH1FCF04                                        HR7472                             LG PC05 11AK01</w:t>
      </w:r>
    </w:p>
    <w:p w:rsidR="008B1633" w:rsidRPr="00220FAB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5908 05009AAA                                HR7452                             YOKO  QUELLE</w:t>
      </w:r>
    </w:p>
    <w:p w:rsidR="008B1633" w:rsidRDefault="008B1633" w:rsidP="0097608D">
      <w:pPr>
        <w:rPr>
          <w:b/>
          <w:lang w:val="en-US"/>
        </w:rPr>
      </w:pPr>
      <w:r w:rsidRPr="00220FAB">
        <w:rPr>
          <w:b/>
          <w:lang w:val="en-US"/>
        </w:rPr>
        <w:t>FCK-1412E05                                      HR80029                            FK-1050</w:t>
      </w:r>
    </w:p>
    <w:p w:rsidR="008B1633" w:rsidRDefault="008B1633" w:rsidP="0097608D">
      <w:pPr>
        <w:rPr>
          <w:b/>
          <w:lang w:val="en-US"/>
        </w:rPr>
      </w:pPr>
    </w:p>
    <w:p w:rsidR="008B1633" w:rsidRDefault="008B1633" w:rsidP="0097608D">
      <w:pPr>
        <w:rPr>
          <w:b/>
          <w:lang w:val="en-US"/>
        </w:rPr>
      </w:pPr>
      <w:r>
        <w:rPr>
          <w:b/>
          <w:lang w:val="en-US"/>
        </w:rPr>
        <w:t>BSC62C                                                                                              ch ETE-2</w:t>
      </w:r>
    </w:p>
    <w:p w:rsidR="008B1633" w:rsidRDefault="008B1633" w:rsidP="0097608D">
      <w:pPr>
        <w:rPr>
          <w:b/>
          <w:lang w:val="en-US"/>
        </w:rPr>
      </w:pPr>
      <w:r>
        <w:rPr>
          <w:b/>
          <w:lang w:val="en-US"/>
        </w:rPr>
        <w:t>40330-14                                              HR7344                                  ch TV-8</w:t>
      </w:r>
    </w:p>
    <w:p w:rsidR="008B1633" w:rsidRDefault="008B1633" w:rsidP="0097608D">
      <w:pPr>
        <w:rPr>
          <w:b/>
          <w:lang w:val="en-US"/>
        </w:rPr>
      </w:pPr>
      <w:r>
        <w:rPr>
          <w:b/>
          <w:lang w:val="en-US"/>
        </w:rPr>
        <w:t>40330-42                                              HR8032                                SHARP ch CA10</w:t>
      </w:r>
    </w:p>
    <w:p w:rsidR="008B1633" w:rsidRDefault="008B1633" w:rsidP="0097608D">
      <w:pPr>
        <w:rPr>
          <w:b/>
          <w:lang w:val="en-US"/>
        </w:rPr>
      </w:pPr>
      <w:r>
        <w:rPr>
          <w:b/>
          <w:lang w:val="en-US"/>
        </w:rPr>
        <w:t>40337-45                                               HR8626                                TX807C</w:t>
      </w:r>
    </w:p>
    <w:p w:rsidR="008B1633" w:rsidRDefault="008B1633" w:rsidP="0097608D">
      <w:pPr>
        <w:rPr>
          <w:b/>
          <w:lang w:val="en-US"/>
        </w:rPr>
      </w:pPr>
      <w:r>
        <w:rPr>
          <w:b/>
          <w:lang w:val="en-US"/>
        </w:rPr>
        <w:t>4031800111                                          HR8029                                 11AK19</w:t>
      </w:r>
    </w:p>
    <w:p w:rsidR="008B1633" w:rsidRDefault="008B1633" w:rsidP="0097608D">
      <w:pPr>
        <w:rPr>
          <w:b/>
          <w:lang w:val="en-US"/>
        </w:rPr>
      </w:pPr>
      <w:r>
        <w:rPr>
          <w:b/>
          <w:lang w:val="en-US"/>
        </w:rPr>
        <w:t>HR                                                            HR8617                                  SHARP  CW100</w:t>
      </w:r>
    </w:p>
    <w:p w:rsidR="008B1633" w:rsidRPr="00220FAB" w:rsidRDefault="008B1633" w:rsidP="0097608D">
      <w:pPr>
        <w:rPr>
          <w:b/>
          <w:lang w:val="en-US"/>
        </w:rPr>
      </w:pPr>
      <w:r>
        <w:rPr>
          <w:b/>
          <w:lang w:val="en-US"/>
        </w:rPr>
        <w:t>13020043B                                             HR8646                                  11AK33 100HZ</w:t>
      </w:r>
    </w:p>
    <w:bookmarkEnd w:id="0"/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 xml:space="preserve">HR                                                             HR6475                                  D3000 </w:t>
      </w:r>
      <w:r w:rsidRPr="006C5187">
        <w:rPr>
          <w:b/>
          <w:lang w:val="en-GB"/>
        </w:rPr>
        <w:t xml:space="preserve"> </w:t>
      </w:r>
      <w:r>
        <w:rPr>
          <w:b/>
        </w:rPr>
        <w:t>в</w:t>
      </w:r>
      <w:r w:rsidRPr="006C5187">
        <w:rPr>
          <w:b/>
          <w:lang w:val="en-GB"/>
        </w:rPr>
        <w:t xml:space="preserve"> </w:t>
      </w:r>
      <w:r>
        <w:rPr>
          <w:b/>
        </w:rPr>
        <w:t>ТВ</w:t>
      </w:r>
      <w:r w:rsidRPr="006C5187">
        <w:rPr>
          <w:b/>
          <w:lang w:val="en-GB"/>
        </w:rPr>
        <w:t xml:space="preserve"> </w:t>
      </w:r>
      <w:r>
        <w:rPr>
          <w:b/>
          <w:lang w:val="en-US"/>
        </w:rPr>
        <w:t>SHARP</w:t>
      </w:r>
    </w:p>
    <w:p w:rsidR="008B1633" w:rsidRPr="006C5187" w:rsidRDefault="008B1633" w:rsidP="003D3159">
      <w:pPr>
        <w:tabs>
          <w:tab w:val="left" w:pos="2859"/>
          <w:tab w:val="left" w:pos="5556"/>
        </w:tabs>
        <w:rPr>
          <w:b/>
          <w:lang w:val="en-GB"/>
        </w:rPr>
      </w:pPr>
      <w:r>
        <w:rPr>
          <w:b/>
          <w:lang w:val="en-US"/>
        </w:rPr>
        <w:t xml:space="preserve">HR                                                             HR7443  </w:t>
      </w:r>
      <w:r>
        <w:rPr>
          <w:b/>
        </w:rPr>
        <w:t>нов</w:t>
      </w:r>
      <w:r w:rsidRPr="006C5187">
        <w:rPr>
          <w:b/>
          <w:lang w:val="en-GB"/>
        </w:rPr>
        <w:t xml:space="preserve">. </w:t>
      </w:r>
      <w:r>
        <w:rPr>
          <w:b/>
          <w:lang w:val="en-GB"/>
        </w:rPr>
        <w:t xml:space="preserve">                       AKAI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 w:rsidRPr="006C5187">
        <w:rPr>
          <w:b/>
          <w:lang w:val="en-GB"/>
        </w:rPr>
        <w:t>1372.</w:t>
      </w:r>
      <w:r>
        <w:rPr>
          <w:b/>
          <w:lang w:val="en-US"/>
        </w:rPr>
        <w:t xml:space="preserve">7083B                                             HR8579  </w:t>
      </w:r>
      <w:r>
        <w:rPr>
          <w:b/>
        </w:rPr>
        <w:t>нов</w:t>
      </w:r>
      <w:r w:rsidRPr="006C5187">
        <w:rPr>
          <w:b/>
          <w:lang w:val="en-GB"/>
        </w:rPr>
        <w:t xml:space="preserve">. </w:t>
      </w:r>
      <w:r>
        <w:rPr>
          <w:b/>
          <w:lang w:val="en-US"/>
        </w:rPr>
        <w:t xml:space="preserve">                         SONY ch FE1 FE2    100Hz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>CF0801-4780                                           PET21-07                                  TV2KR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>JF0501-3213                                                                                                JVC ch CQ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>BSC25-0299D                                                                                                TCL M28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 xml:space="preserve">BSC25-2074S                                             HR7788                                      </w:t>
      </w:r>
    </w:p>
    <w:p w:rsidR="008B1633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>DCF-1577                                                    HR7494</w:t>
      </w:r>
    </w:p>
    <w:p w:rsidR="008B1633" w:rsidRPr="006C5187" w:rsidRDefault="008B1633" w:rsidP="003D3159">
      <w:pPr>
        <w:tabs>
          <w:tab w:val="left" w:pos="2859"/>
          <w:tab w:val="left" w:pos="5556"/>
        </w:tabs>
        <w:rPr>
          <w:b/>
          <w:lang w:val="en-US"/>
        </w:rPr>
      </w:pPr>
    </w:p>
    <w:sectPr w:rsidR="008B1633" w:rsidRPr="006C5187" w:rsidSect="00855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633" w:rsidRDefault="008B1633" w:rsidP="00BB6699">
      <w:pPr>
        <w:spacing w:after="0" w:line="240" w:lineRule="auto"/>
      </w:pPr>
      <w:r>
        <w:separator/>
      </w:r>
    </w:p>
  </w:endnote>
  <w:endnote w:type="continuationSeparator" w:id="1">
    <w:p w:rsidR="008B1633" w:rsidRDefault="008B1633" w:rsidP="00BB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633" w:rsidRDefault="008B1633" w:rsidP="00BB6699">
      <w:pPr>
        <w:spacing w:after="0" w:line="240" w:lineRule="auto"/>
      </w:pPr>
      <w:r>
        <w:separator/>
      </w:r>
    </w:p>
  </w:footnote>
  <w:footnote w:type="continuationSeparator" w:id="1">
    <w:p w:rsidR="008B1633" w:rsidRDefault="008B1633" w:rsidP="00BB6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16A"/>
    <w:rsid w:val="0007154C"/>
    <w:rsid w:val="000A4490"/>
    <w:rsid w:val="000C456F"/>
    <w:rsid w:val="00187050"/>
    <w:rsid w:val="001876B7"/>
    <w:rsid w:val="002118D4"/>
    <w:rsid w:val="00220FAB"/>
    <w:rsid w:val="00254EAC"/>
    <w:rsid w:val="0028216A"/>
    <w:rsid w:val="00295C5A"/>
    <w:rsid w:val="003C085E"/>
    <w:rsid w:val="003D3159"/>
    <w:rsid w:val="00416598"/>
    <w:rsid w:val="00474A89"/>
    <w:rsid w:val="004E3548"/>
    <w:rsid w:val="00511296"/>
    <w:rsid w:val="00591B3C"/>
    <w:rsid w:val="005A7060"/>
    <w:rsid w:val="00600997"/>
    <w:rsid w:val="00652997"/>
    <w:rsid w:val="006604AE"/>
    <w:rsid w:val="00672CB2"/>
    <w:rsid w:val="00696844"/>
    <w:rsid w:val="006C5187"/>
    <w:rsid w:val="006D6F30"/>
    <w:rsid w:val="00706D6E"/>
    <w:rsid w:val="00731106"/>
    <w:rsid w:val="007A77B7"/>
    <w:rsid w:val="007D126B"/>
    <w:rsid w:val="00855D75"/>
    <w:rsid w:val="00894823"/>
    <w:rsid w:val="008B1633"/>
    <w:rsid w:val="008D4EA8"/>
    <w:rsid w:val="009467DA"/>
    <w:rsid w:val="0097608D"/>
    <w:rsid w:val="009C27C3"/>
    <w:rsid w:val="009D0186"/>
    <w:rsid w:val="00A074D7"/>
    <w:rsid w:val="00A11EF4"/>
    <w:rsid w:val="00A66F30"/>
    <w:rsid w:val="00AB5871"/>
    <w:rsid w:val="00AB5B1B"/>
    <w:rsid w:val="00AD5729"/>
    <w:rsid w:val="00B475D0"/>
    <w:rsid w:val="00B57852"/>
    <w:rsid w:val="00B63507"/>
    <w:rsid w:val="00B779F2"/>
    <w:rsid w:val="00BB6699"/>
    <w:rsid w:val="00C17E24"/>
    <w:rsid w:val="00C40787"/>
    <w:rsid w:val="00C8426D"/>
    <w:rsid w:val="00CF5660"/>
    <w:rsid w:val="00D467A9"/>
    <w:rsid w:val="00D76AC8"/>
    <w:rsid w:val="00DB24C4"/>
    <w:rsid w:val="00E73A1C"/>
    <w:rsid w:val="00EC74B8"/>
    <w:rsid w:val="00F17967"/>
    <w:rsid w:val="00FA195A"/>
    <w:rsid w:val="00FD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75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B669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669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B669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B66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277</TotalTime>
  <Pages>3</Pages>
  <Words>1207</Words>
  <Characters>6886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Вася</cp:lastModifiedBy>
  <cp:revision>17</cp:revision>
  <dcterms:created xsi:type="dcterms:W3CDTF">2013-12-27T06:02:00Z</dcterms:created>
  <dcterms:modified xsi:type="dcterms:W3CDTF">2015-01-03T12:49:00Z</dcterms:modified>
</cp:coreProperties>
</file>